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850"/>
        <w:gridCol w:w="284"/>
        <w:gridCol w:w="680"/>
        <w:gridCol w:w="2154"/>
        <w:gridCol w:w="568"/>
        <w:gridCol w:w="567"/>
        <w:gridCol w:w="567"/>
        <w:gridCol w:w="481"/>
        <w:gridCol w:w="1295"/>
        <w:gridCol w:w="1200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423ADB98" w14:textId="77777777" w:rsidR="003B6F8A" w:rsidRDefault="003B6F8A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67073753" w14:textId="77777777" w:rsidR="00986934" w:rsidRDefault="00986934" w:rsidP="00410951">
            <w:pPr>
              <w:jc w:val="left"/>
              <w:rPr>
                <w:sz w:val="16"/>
                <w:szCs w:val="16"/>
              </w:rPr>
            </w:pPr>
          </w:p>
          <w:p w14:paraId="77D37B0B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15DA2ED0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0F812296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68189574" w14:textId="122A6F7D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0103DAEB" w14:textId="0BF207F2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5747351D" w14:textId="6E42B0AF" w:rsidR="00986934" w:rsidRPr="008F6547" w:rsidRDefault="00986934" w:rsidP="00410951">
            <w:pPr>
              <w:jc w:val="left"/>
            </w:pPr>
          </w:p>
        </w:tc>
        <w:tc>
          <w:tcPr>
            <w:tcW w:w="1702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56D4EF6C" w:rsidR="009E0802" w:rsidRPr="00986934" w:rsidRDefault="00986934" w:rsidP="00940F19">
            <w:pPr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  <w:bookmarkEnd w:id="0"/>
          </w:p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25302C92" w14:textId="0D974B00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7AF538D0" w14:textId="0024ED03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66F288A4" w14:textId="23A53BCD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proofErr w:type="spellStart"/>
            <w:r>
              <w:t>e-mail</w:t>
            </w:r>
            <w:proofErr w:type="spellEnd"/>
            <w:r>
              <w:t>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0A258B06" w14:textId="14F3FDDA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proofErr w:type="spellStart"/>
            <w:r>
              <w:t>USt</w:t>
            </w:r>
            <w:proofErr w:type="spellEnd"/>
            <w:r>
              <w:t>.-ID-Nr.: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4270361C" w14:textId="6F5E4815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1063B1C1" w14:textId="0F003273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5F278696" w14:textId="2396A590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0A630C43" w14:textId="77777777" w:rsidR="00986934" w:rsidRDefault="00986934" w:rsidP="00940F19">
            <w:pPr>
              <w:rPr>
                <w:sz w:val="16"/>
                <w:szCs w:val="16"/>
              </w:rPr>
            </w:pPr>
          </w:p>
          <w:p w14:paraId="10258131" w14:textId="77777777" w:rsidR="00986934" w:rsidRDefault="00986934" w:rsidP="00940F19">
            <w:pPr>
              <w:rPr>
                <w:szCs w:val="16"/>
              </w:rPr>
            </w:pPr>
            <w:r w:rsidRPr="00986934">
              <w:rPr>
                <w:szCs w:val="16"/>
              </w:rPr>
              <w:t>Stadt Sangerhausen</w:t>
            </w:r>
          </w:p>
          <w:p w14:paraId="09D9FD2F" w14:textId="77777777" w:rsidR="00986934" w:rsidRDefault="00986934" w:rsidP="00940F19">
            <w:pPr>
              <w:rPr>
                <w:szCs w:val="16"/>
              </w:rPr>
            </w:pPr>
            <w:r>
              <w:rPr>
                <w:szCs w:val="16"/>
              </w:rPr>
              <w:t>Zentrale Vergabestelle</w:t>
            </w:r>
          </w:p>
          <w:p w14:paraId="511EBF1D" w14:textId="77777777" w:rsidR="00986934" w:rsidRDefault="00986934" w:rsidP="00940F19">
            <w:pPr>
              <w:rPr>
                <w:szCs w:val="16"/>
              </w:rPr>
            </w:pPr>
            <w:r>
              <w:rPr>
                <w:szCs w:val="16"/>
              </w:rPr>
              <w:t>Markt 7a</w:t>
            </w:r>
          </w:p>
          <w:p w14:paraId="4D09CD89" w14:textId="655A399C" w:rsidR="00986934" w:rsidRPr="006E2374" w:rsidRDefault="00986934" w:rsidP="00940F19">
            <w:pPr>
              <w:rPr>
                <w:sz w:val="16"/>
                <w:szCs w:val="16"/>
              </w:rPr>
            </w:pPr>
            <w:r>
              <w:rPr>
                <w:szCs w:val="16"/>
              </w:rPr>
              <w:t>06526 Sangerhausen</w:t>
            </w:r>
          </w:p>
        </w:tc>
        <w:tc>
          <w:tcPr>
            <w:tcW w:w="1702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0F7BE45" w:rsidR="003B6F8A" w:rsidRPr="006E2374" w:rsidRDefault="00986934" w:rsidP="005D6034">
            <w:pPr>
              <w:ind w:left="10"/>
              <w:rPr>
                <w:sz w:val="16"/>
                <w:szCs w:val="16"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1FEC2B03" w:rsidR="003B6F8A" w:rsidRPr="006E2374" w:rsidRDefault="00986934" w:rsidP="005D6034">
            <w:pPr>
              <w:ind w:left="10"/>
              <w:rPr>
                <w:sz w:val="16"/>
                <w:szCs w:val="16"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B2745C">
        <w:trPr>
          <w:trHeight w:val="284"/>
        </w:trPr>
        <w:tc>
          <w:tcPr>
            <w:tcW w:w="2835" w:type="dxa"/>
            <w:gridSpan w:val="7"/>
            <w:noWrap/>
            <w:tcMar>
              <w:left w:w="28" w:type="dxa"/>
            </w:tcMar>
            <w:vAlign w:val="center"/>
          </w:tcPr>
          <w:p w14:paraId="3A693503" w14:textId="77777777" w:rsidR="00140608" w:rsidRPr="00534FBC" w:rsidRDefault="004E122C" w:rsidP="004E122C">
            <w:pPr>
              <w:rPr>
                <w:sz w:val="16"/>
                <w:szCs w:val="16"/>
              </w:rPr>
            </w:pPr>
            <w:r w:rsidRPr="00534FBC">
              <w:rPr>
                <w:sz w:val="16"/>
                <w:szCs w:val="16"/>
              </w:rPr>
              <w:t>Maßnahmennummer</w:t>
            </w:r>
          </w:p>
        </w:tc>
        <w:tc>
          <w:tcPr>
            <w:tcW w:w="6832" w:type="dxa"/>
            <w:gridSpan w:val="7"/>
            <w:noWrap/>
            <w:vAlign w:val="center"/>
          </w:tcPr>
          <w:p w14:paraId="71239485" w14:textId="77777777" w:rsidR="00140608" w:rsidRPr="00534FBC" w:rsidRDefault="004E122C" w:rsidP="004E122C">
            <w:pPr>
              <w:rPr>
                <w:sz w:val="16"/>
                <w:szCs w:val="16"/>
              </w:rPr>
            </w:pPr>
            <w:r w:rsidRPr="00534FBC"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750FAC20" w14:textId="77777777" w:rsidTr="00B2745C">
        <w:trPr>
          <w:trHeight w:val="284"/>
        </w:trPr>
        <w:tc>
          <w:tcPr>
            <w:tcW w:w="2835" w:type="dxa"/>
            <w:gridSpan w:val="7"/>
            <w:vMerge w:val="restart"/>
            <w:noWrap/>
            <w:tcMar>
              <w:left w:w="28" w:type="dxa"/>
            </w:tcMar>
            <w:vAlign w:val="center"/>
          </w:tcPr>
          <w:p w14:paraId="5D4E1945" w14:textId="482C375C" w:rsidR="000D2F1B" w:rsidRPr="00534FBC" w:rsidRDefault="00534FBC" w:rsidP="00940F19">
            <w:r w:rsidRPr="00534FBC">
              <w:t>211101M00023</w:t>
            </w:r>
          </w:p>
        </w:tc>
        <w:tc>
          <w:tcPr>
            <w:tcW w:w="6832" w:type="dxa"/>
            <w:gridSpan w:val="7"/>
            <w:tcBorders>
              <w:bottom w:val="single" w:sz="4" w:space="0" w:color="808080"/>
            </w:tcBorders>
            <w:vAlign w:val="center"/>
          </w:tcPr>
          <w:p w14:paraId="182C42E9" w14:textId="5F7906B9" w:rsidR="000D2F1B" w:rsidRPr="00534FBC" w:rsidRDefault="00534FBC" w:rsidP="00940F19">
            <w:r w:rsidRPr="00534FBC">
              <w:t>Neubau 2. Rettungsweg GS Goethe; Los 1 - Mauer- und Betonarbeiten</w:t>
            </w:r>
          </w:p>
        </w:tc>
      </w:tr>
      <w:tr w:rsidR="000D2F1B" w:rsidRPr="008F6547" w14:paraId="147AF24B" w14:textId="77777777" w:rsidTr="00B2745C">
        <w:trPr>
          <w:trHeight w:val="284"/>
        </w:trPr>
        <w:tc>
          <w:tcPr>
            <w:tcW w:w="2835" w:type="dxa"/>
            <w:gridSpan w:val="7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0D2F1B" w:rsidRPr="00534FBC" w:rsidRDefault="000D2F1B" w:rsidP="00940F19"/>
        </w:tc>
        <w:tc>
          <w:tcPr>
            <w:tcW w:w="6832" w:type="dxa"/>
            <w:gridSpan w:val="7"/>
            <w:tcBorders>
              <w:bottom w:val="single" w:sz="4" w:space="0" w:color="808080"/>
            </w:tcBorders>
            <w:vAlign w:val="center"/>
          </w:tcPr>
          <w:p w14:paraId="5FF35118" w14:textId="77777777" w:rsidR="000D2F1B" w:rsidRPr="00534FBC" w:rsidRDefault="000D2F1B" w:rsidP="00940F19"/>
        </w:tc>
      </w:tr>
      <w:tr w:rsidR="00140608" w:rsidRPr="00597968" w14:paraId="6A9EA415" w14:textId="77777777" w:rsidTr="00B2745C">
        <w:trPr>
          <w:trHeight w:val="340"/>
        </w:trPr>
        <w:tc>
          <w:tcPr>
            <w:tcW w:w="2835" w:type="dxa"/>
            <w:gridSpan w:val="7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140608" w:rsidRPr="00534FBC" w:rsidRDefault="004E122C" w:rsidP="004E122C">
            <w:pPr>
              <w:rPr>
                <w:sz w:val="16"/>
                <w:szCs w:val="16"/>
              </w:rPr>
            </w:pPr>
            <w:r w:rsidRPr="00534FBC">
              <w:rPr>
                <w:sz w:val="16"/>
                <w:szCs w:val="16"/>
              </w:rPr>
              <w:t>Vergabenummer</w:t>
            </w:r>
          </w:p>
        </w:tc>
        <w:tc>
          <w:tcPr>
            <w:tcW w:w="6832" w:type="dxa"/>
            <w:gridSpan w:val="7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140608" w:rsidRPr="00534FBC" w:rsidRDefault="004E122C" w:rsidP="00940F19">
            <w:pPr>
              <w:rPr>
                <w:sz w:val="16"/>
                <w:szCs w:val="16"/>
              </w:rPr>
            </w:pPr>
            <w:r w:rsidRPr="00534FBC"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4D05B3D3" w14:textId="77777777" w:rsidTr="00B2745C">
        <w:trPr>
          <w:trHeight w:val="284"/>
        </w:trPr>
        <w:tc>
          <w:tcPr>
            <w:tcW w:w="2835" w:type="dxa"/>
            <w:gridSpan w:val="7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5CA174DC" w:rsidR="000D2F1B" w:rsidRPr="008F6547" w:rsidRDefault="00534FBC" w:rsidP="00940F19">
            <w:r w:rsidRPr="00534FBC">
              <w:t>90.5/2026/NB2.RWGSGoethe-L1/VOB-</w:t>
            </w:r>
            <w:proofErr w:type="spellStart"/>
            <w:r w:rsidRPr="00534FBC">
              <w:t>öA</w:t>
            </w:r>
            <w:proofErr w:type="spellEnd"/>
          </w:p>
        </w:tc>
        <w:tc>
          <w:tcPr>
            <w:tcW w:w="6832" w:type="dxa"/>
            <w:gridSpan w:val="7"/>
            <w:tcBorders>
              <w:bottom w:val="single" w:sz="4" w:space="0" w:color="808080"/>
            </w:tcBorders>
            <w:vAlign w:val="center"/>
          </w:tcPr>
          <w:p w14:paraId="05594701" w14:textId="14A70DEC" w:rsidR="000D2F1B" w:rsidRPr="008F6547" w:rsidRDefault="00534FBC" w:rsidP="00940F19">
            <w:r w:rsidRPr="00534FBC">
              <w:t>Neubau 2. Rettungsweg GS Goethe; Los 1 - Mauer- und Betonarbeiten</w:t>
            </w:r>
          </w:p>
        </w:tc>
      </w:tr>
      <w:tr w:rsidR="005C638C" w:rsidRPr="001C60F2" w14:paraId="44E5146D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0616ED0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 w:rsidRPr="002A178A">
              <w:rPr>
                <w:rStyle w:val="Funotenzeichen"/>
                <w:b w:val="0"/>
              </w:rPr>
              <w:footnoteReference w:id="2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126ACC" w:rsidRPr="001C60F2" w14:paraId="10B68D3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61E464" w14:textId="2A3EF443" w:rsidR="00126ACC" w:rsidRPr="00126ACC" w:rsidRDefault="00316B5B" w:rsidP="000A77E4">
            <w:pPr>
              <w:jc w:val="left"/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 w:rsidR="00534FBC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417" w:type="dxa"/>
            <w:gridSpan w:val="4"/>
            <w:noWrap/>
            <w:vAlign w:val="center"/>
          </w:tcPr>
          <w:p w14:paraId="0183D4E1" w14:textId="77777777" w:rsidR="00126ACC" w:rsidRPr="00597968" w:rsidRDefault="00126ACC" w:rsidP="004E122C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98A7BA7" w14:textId="75BFAD76" w:rsidR="00126ACC" w:rsidRPr="00316B5B" w:rsidRDefault="00126ACC" w:rsidP="000D2F1B">
            <w:pPr>
              <w:jc w:val="left"/>
              <w:rPr>
                <w:b/>
                <w:bCs/>
              </w:rPr>
            </w:pPr>
            <w:r w:rsidRPr="00597968">
              <w:t>Leistungsverzeichnis/Leistungsprogramm (Kurz- oder Langfassung) mit den Preisen sowie den geforderten Angaben und Erklärungen</w:t>
            </w:r>
            <w:r w:rsidR="00923E24">
              <w:t xml:space="preserve"> im .</w:t>
            </w:r>
            <w:proofErr w:type="spellStart"/>
            <w:r w:rsidR="00923E24">
              <w:t>pdf-Format</w:t>
            </w:r>
            <w:proofErr w:type="spellEnd"/>
            <w:r w:rsidR="00316B5B">
              <w:t xml:space="preserve"> </w:t>
            </w:r>
          </w:p>
        </w:tc>
      </w:tr>
      <w:tr w:rsidR="00201AEF" w:rsidRPr="001C60F2" w14:paraId="6274B52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62E1993" w14:textId="288C95FA" w:rsidR="00201AEF" w:rsidRDefault="00201AEF" w:rsidP="000A77E4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534FBC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1198017C" w14:textId="3A796E13" w:rsidR="00201AEF" w:rsidRPr="00597968" w:rsidRDefault="00201AEF" w:rsidP="004E122C">
            <w:pPr>
              <w:jc w:val="left"/>
            </w:pPr>
            <w:r w:rsidRPr="00201AEF">
              <w:rPr>
                <w:sz w:val="14"/>
              </w:rPr>
              <w:t>Produktdaten</w:t>
            </w:r>
            <w:r>
              <w:rPr>
                <w:sz w:val="14"/>
              </w:rPr>
              <w:t>-</w:t>
            </w:r>
            <w:r w:rsidRPr="00201AEF">
              <w:rPr>
                <w:sz w:val="14"/>
              </w:rPr>
              <w:t>blätter</w:t>
            </w:r>
          </w:p>
        </w:tc>
        <w:tc>
          <w:tcPr>
            <w:tcW w:w="7796" w:type="dxa"/>
            <w:gridSpan w:val="9"/>
            <w:vAlign w:val="center"/>
          </w:tcPr>
          <w:p w14:paraId="0F7DA6CD" w14:textId="40198109" w:rsidR="00201AEF" w:rsidRPr="00597968" w:rsidRDefault="00201AEF" w:rsidP="000D2F1B">
            <w:pPr>
              <w:jc w:val="left"/>
            </w:pPr>
            <w:r>
              <w:t xml:space="preserve">aller Leistungspositionen angebotener Produkte zu abgefragten Hersteller- und </w:t>
            </w:r>
            <w:proofErr w:type="spellStart"/>
            <w:r>
              <w:t>Fabrikatsnngaben</w:t>
            </w:r>
            <w:proofErr w:type="spellEnd"/>
            <w:r>
              <w:t xml:space="preserve"> gem. Leistungsverzeichnis </w:t>
            </w:r>
          </w:p>
        </w:tc>
      </w:tr>
      <w:tr w:rsidR="00126ACC" w:rsidRPr="001C60F2" w14:paraId="24D5FE5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0C428BE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534FBC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05BCDE7" w14:textId="77777777" w:rsidR="00126ACC" w:rsidRPr="00D425A1" w:rsidRDefault="00126ACC" w:rsidP="00622C9A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7CF6D854" w14:textId="77777777" w:rsidR="00126ACC" w:rsidRPr="00597968" w:rsidRDefault="00126ACC" w:rsidP="0010771E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923E24" w:rsidRPr="001C60F2" w14:paraId="222D271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351EBD" w14:textId="502DA45D" w:rsidR="00923E24" w:rsidRPr="005C27BD" w:rsidRDefault="00923E24" w:rsidP="00923E24"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534FBC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4BE92741" w14:textId="48E65038" w:rsidR="00923E24" w:rsidRPr="00D425A1" w:rsidRDefault="00923E24" w:rsidP="00923E24">
            <w:pPr>
              <w:jc w:val="left"/>
            </w:pPr>
            <w:r>
              <w:t>Anlage 1</w:t>
            </w:r>
          </w:p>
        </w:tc>
        <w:tc>
          <w:tcPr>
            <w:tcW w:w="7796" w:type="dxa"/>
            <w:gridSpan w:val="9"/>
            <w:vAlign w:val="center"/>
          </w:tcPr>
          <w:p w14:paraId="4A93C659" w14:textId="4CDD01B1" w:rsidR="00923E24" w:rsidRDefault="00923E24" w:rsidP="00923E24">
            <w:pPr>
              <w:jc w:val="left"/>
            </w:pPr>
            <w:r w:rsidRPr="00DC2799">
              <w:rPr>
                <w:rFonts w:cs="Arial"/>
              </w:rPr>
              <w:t>Erklärung zur Tariftreue, Mindeststundenentgelt und Entgeltgleichheit</w:t>
            </w:r>
            <w:r w:rsidR="006F2D2F">
              <w:rPr>
                <w:rFonts w:cs="Arial"/>
              </w:rPr>
              <w:t xml:space="preserve"> </w:t>
            </w:r>
          </w:p>
        </w:tc>
      </w:tr>
      <w:tr w:rsidR="00923E24" w:rsidRPr="001C60F2" w14:paraId="1702012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00CBA86" w14:textId="77777777" w:rsidR="00923E24" w:rsidRPr="00126ACC" w:rsidRDefault="00923E24" w:rsidP="00923E24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534FBC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35C6B63" w14:textId="23606529" w:rsidR="00923E24" w:rsidRPr="00D425A1" w:rsidRDefault="00923E24" w:rsidP="00923E24">
            <w:pPr>
              <w:jc w:val="left"/>
            </w:pPr>
            <w:r>
              <w:t>233</w:t>
            </w:r>
          </w:p>
        </w:tc>
        <w:tc>
          <w:tcPr>
            <w:tcW w:w="7796" w:type="dxa"/>
            <w:gridSpan w:val="9"/>
            <w:vAlign w:val="center"/>
          </w:tcPr>
          <w:p w14:paraId="1B90A476" w14:textId="0456AB96" w:rsidR="00923E24" w:rsidRPr="002A178A" w:rsidRDefault="00923E24" w:rsidP="00923E24">
            <w:pPr>
              <w:jc w:val="left"/>
              <w:rPr>
                <w:vertAlign w:val="superscript"/>
              </w:rPr>
            </w:pPr>
            <w:r>
              <w:t>Verzeichnis Nachunternehmerleistungen</w:t>
            </w:r>
            <w:r w:rsidR="00B2745C">
              <w:t>²</w:t>
            </w:r>
          </w:p>
        </w:tc>
      </w:tr>
      <w:tr w:rsidR="00923E24" w:rsidRPr="001C60F2" w14:paraId="3ACF4A0E" w14:textId="77777777" w:rsidTr="00986934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07588B" w14:textId="77777777" w:rsidR="00923E24" w:rsidRPr="00126ACC" w:rsidRDefault="00923E24" w:rsidP="00923E24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534FBC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41DCB013" w14:textId="0C9F4C85" w:rsidR="00923E24" w:rsidRPr="00D425A1" w:rsidRDefault="00923E24" w:rsidP="00923E24">
            <w:pPr>
              <w:jc w:val="left"/>
            </w:pPr>
            <w:r>
              <w:t>234</w:t>
            </w:r>
          </w:p>
        </w:tc>
        <w:tc>
          <w:tcPr>
            <w:tcW w:w="7796" w:type="dxa"/>
            <w:gridSpan w:val="9"/>
            <w:vAlign w:val="center"/>
          </w:tcPr>
          <w:p w14:paraId="4A5BB22D" w14:textId="6998EDF5" w:rsidR="00923E24" w:rsidRPr="002A178A" w:rsidRDefault="00923E24" w:rsidP="00923E24">
            <w:pPr>
              <w:jc w:val="left"/>
              <w:rPr>
                <w:vertAlign w:val="superscript"/>
              </w:rPr>
            </w:pPr>
            <w:r>
              <w:t>Erklärung Bieter-/Arbeitsgemeinschaft</w:t>
            </w:r>
            <w:r w:rsidRPr="00A97C90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923E24" w:rsidRPr="001C60F2" w14:paraId="36D359A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68EDD0" w14:textId="48260C51" w:rsidR="00923E24" w:rsidRPr="00126ACC" w:rsidRDefault="00923E24" w:rsidP="00923E24">
            <w:pPr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534FBC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6E7833C1" w14:textId="564738C5" w:rsidR="00923E24" w:rsidRPr="00D425A1" w:rsidRDefault="00923E24" w:rsidP="00923E24">
            <w:pPr>
              <w:jc w:val="left"/>
            </w:pPr>
            <w:r>
              <w:t>235</w:t>
            </w:r>
          </w:p>
        </w:tc>
        <w:tc>
          <w:tcPr>
            <w:tcW w:w="7796" w:type="dxa"/>
            <w:gridSpan w:val="9"/>
            <w:vAlign w:val="center"/>
          </w:tcPr>
          <w:p w14:paraId="1466623C" w14:textId="3F6EB37C" w:rsidR="00923E24" w:rsidRPr="00D425A1" w:rsidRDefault="00923E24" w:rsidP="00923E24">
            <w:pPr>
              <w:jc w:val="left"/>
            </w:pPr>
            <w:r>
              <w:t>Verzeichnis der Leistungen/Kapazitäten anderer Unternehmen</w:t>
            </w:r>
          </w:p>
        </w:tc>
      </w:tr>
      <w:tr w:rsidR="00923E24" w:rsidRPr="001C60F2" w14:paraId="7EADA10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6D9FACC" w14:textId="77777777" w:rsidR="00923E24" w:rsidRPr="00126ACC" w:rsidRDefault="00923E24" w:rsidP="00923E24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534FBC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63772C90" w14:textId="0559CF16" w:rsidR="00923E24" w:rsidRPr="00D425A1" w:rsidRDefault="00923E24" w:rsidP="00923E24">
            <w:pPr>
              <w:jc w:val="left"/>
            </w:pPr>
            <w:r>
              <w:t>248</w:t>
            </w:r>
          </w:p>
        </w:tc>
        <w:tc>
          <w:tcPr>
            <w:tcW w:w="7796" w:type="dxa"/>
            <w:gridSpan w:val="9"/>
            <w:vAlign w:val="center"/>
          </w:tcPr>
          <w:p w14:paraId="6DF582F3" w14:textId="14E87537" w:rsidR="00923E24" w:rsidRPr="00597968" w:rsidRDefault="00923E24" w:rsidP="00923E24">
            <w:pPr>
              <w:jc w:val="left"/>
            </w:pPr>
            <w:r>
              <w:t>Erklärung zur Verwendung von Holzprodukten</w:t>
            </w:r>
          </w:p>
        </w:tc>
      </w:tr>
      <w:tr w:rsidR="00A226F6" w:rsidRPr="001C60F2" w14:paraId="1B6A19A4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8518C23" w14:textId="46069DF0" w:rsidR="00A226F6" w:rsidRPr="005C27BD" w:rsidRDefault="00A226F6" w:rsidP="00923E24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534FBC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3B79DF20" w14:textId="77777777" w:rsidR="00A226F6" w:rsidRDefault="00A226F6" w:rsidP="00923E24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D71A23F" w14:textId="77777777" w:rsidR="00A226F6" w:rsidRDefault="00A226F6" w:rsidP="00923E24">
            <w:pPr>
              <w:jc w:val="left"/>
            </w:pPr>
          </w:p>
        </w:tc>
      </w:tr>
      <w:tr w:rsidR="00A226F6" w:rsidRPr="001C60F2" w14:paraId="61860AE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D16075C" w14:textId="06E5EA84" w:rsidR="00A226F6" w:rsidRPr="005C27BD" w:rsidRDefault="00A226F6" w:rsidP="00923E24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534FBC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112516A9" w14:textId="77777777" w:rsidR="00A226F6" w:rsidRDefault="00A226F6" w:rsidP="00923E24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56E31AC0" w14:textId="77777777" w:rsidR="00A226F6" w:rsidRDefault="00A226F6" w:rsidP="00923E24">
            <w:pPr>
              <w:jc w:val="left"/>
            </w:pPr>
          </w:p>
        </w:tc>
      </w:tr>
      <w:tr w:rsidR="00B2745C" w:rsidRPr="001C60F2" w14:paraId="56F3366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61E85D7" w14:textId="77777777" w:rsidR="00B2745C" w:rsidRPr="005C27BD" w:rsidRDefault="00B2745C" w:rsidP="00923E24"/>
        </w:tc>
        <w:tc>
          <w:tcPr>
            <w:tcW w:w="1417" w:type="dxa"/>
            <w:gridSpan w:val="4"/>
            <w:noWrap/>
            <w:vAlign w:val="center"/>
          </w:tcPr>
          <w:p w14:paraId="0C017920" w14:textId="77777777" w:rsidR="00B2745C" w:rsidRDefault="00B2745C" w:rsidP="00923E24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2F908962" w14:textId="77777777" w:rsidR="00B2745C" w:rsidRDefault="00B2745C" w:rsidP="00923E24">
            <w:pPr>
              <w:jc w:val="left"/>
            </w:pPr>
          </w:p>
        </w:tc>
      </w:tr>
      <w:tr w:rsidR="00923E24" w:rsidRPr="000C28C8" w14:paraId="5A4E334C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EE46046" w14:textId="54886ECC" w:rsidR="00923E24" w:rsidRPr="000C28C8" w:rsidRDefault="00923E24" w:rsidP="00923E24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Pr="000C28C8">
              <w:rPr>
                <w:b/>
                <w:vertAlign w:val="superscript"/>
              </w:rPr>
              <w:fldChar w:fldCharType="begin"/>
            </w:r>
            <w:r w:rsidRPr="000C28C8">
              <w:rPr>
                <w:b/>
                <w:vertAlign w:val="superscript"/>
              </w:rPr>
              <w:instrText xml:space="preserve"> NOTEREF _Ref491332816 \h </w:instrText>
            </w:r>
            <w:r>
              <w:rPr>
                <w:b/>
                <w:vertAlign w:val="superscript"/>
              </w:rPr>
              <w:instrText xml:space="preserve"> \* MERGEFORMAT </w:instrText>
            </w:r>
            <w:r w:rsidRPr="000C28C8">
              <w:rPr>
                <w:b/>
                <w:vertAlign w:val="superscript"/>
              </w:rPr>
            </w:r>
            <w:r w:rsidRPr="000C28C8">
              <w:rPr>
                <w:b/>
                <w:vertAlign w:val="superscript"/>
              </w:rPr>
              <w:fldChar w:fldCharType="separate"/>
            </w:r>
            <w:r>
              <w:rPr>
                <w:b/>
                <w:vertAlign w:val="superscript"/>
              </w:rPr>
              <w:t>1</w:t>
            </w:r>
            <w:r w:rsidRPr="000C28C8">
              <w:rPr>
                <w:b/>
                <w:vertAlign w:val="superscript"/>
              </w:rPr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923E24" w:rsidRPr="001C60F2" w14:paraId="461DBA0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C3A55E3" w14:textId="77777777" w:rsidR="00923E24" w:rsidRPr="00126ACC" w:rsidRDefault="00923E24" w:rsidP="00923E24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534FBC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4FDBBEE" w14:textId="77777777" w:rsidR="00923E24" w:rsidRPr="00D425A1" w:rsidRDefault="00923E24" w:rsidP="00923E24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9"/>
            <w:vAlign w:val="center"/>
          </w:tcPr>
          <w:p w14:paraId="251F8AD4" w14:textId="77777777" w:rsidR="00923E24" w:rsidRPr="00597968" w:rsidRDefault="00923E24" w:rsidP="00923E24">
            <w:pPr>
              <w:jc w:val="left"/>
            </w:pPr>
            <w:r w:rsidRPr="00597968">
              <w:t>Eigenerklärung zur Eignung</w:t>
            </w:r>
          </w:p>
        </w:tc>
      </w:tr>
      <w:tr w:rsidR="00923E24" w:rsidRPr="001C60F2" w14:paraId="5A1A63E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CAEA219" w14:textId="77777777" w:rsidR="00923E24" w:rsidRPr="00126ACC" w:rsidRDefault="00923E24" w:rsidP="00923E24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534FBC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28D9C21" w14:textId="77777777" w:rsidR="00923E24" w:rsidRPr="00D425A1" w:rsidRDefault="00923E24" w:rsidP="00923E24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DAB925B" w14:textId="77777777" w:rsidR="00923E24" w:rsidRPr="00D425A1" w:rsidRDefault="00923E24" w:rsidP="00923E24">
            <w:pPr>
              <w:jc w:val="left"/>
            </w:pPr>
            <w:r>
              <w:t>Einheitliche Europäische Eigenerklärung</w:t>
            </w:r>
          </w:p>
        </w:tc>
      </w:tr>
      <w:tr w:rsidR="00923E24" w:rsidRPr="001C60F2" w14:paraId="2A15538C" w14:textId="77777777" w:rsidTr="00A226F6">
        <w:trPr>
          <w:trHeight w:val="99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75934D" w14:textId="40B19865" w:rsidR="00923E24" w:rsidRPr="00126ACC" w:rsidRDefault="00923E24" w:rsidP="00923E24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534FBC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CA0ED6D" w14:textId="77777777" w:rsidR="00923E24" w:rsidRPr="00D425A1" w:rsidRDefault="00923E24" w:rsidP="00923E24">
            <w:pPr>
              <w:jc w:val="left"/>
            </w:pPr>
            <w:r w:rsidRPr="00D425A1">
              <w:t>221 oder 222</w:t>
            </w:r>
          </w:p>
        </w:tc>
        <w:tc>
          <w:tcPr>
            <w:tcW w:w="7796" w:type="dxa"/>
            <w:gridSpan w:val="9"/>
            <w:vAlign w:val="center"/>
          </w:tcPr>
          <w:p w14:paraId="24C16390" w14:textId="77777777" w:rsidR="00923E24" w:rsidRPr="00D425A1" w:rsidRDefault="00923E24" w:rsidP="00923E24">
            <w:pPr>
              <w:jc w:val="left"/>
            </w:pPr>
            <w:r w:rsidRPr="00D425A1">
              <w:t>Angaben zur Preisermittlung</w:t>
            </w:r>
          </w:p>
        </w:tc>
      </w:tr>
      <w:tr w:rsidR="00923E24" w:rsidRPr="001C60F2" w14:paraId="234A77F0" w14:textId="77777777" w:rsidTr="00A226F6">
        <w:trPr>
          <w:trHeight w:val="30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44AF40E" w14:textId="7AE7E67C" w:rsidR="00923E24" w:rsidRPr="00126ACC" w:rsidRDefault="00923E24" w:rsidP="00923E24">
            <w:pPr>
              <w:ind w:left="-17" w:firstLine="17"/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534FBC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A81A8C2" w14:textId="77777777" w:rsidR="00923E24" w:rsidRPr="005C27BD" w:rsidRDefault="00923E24" w:rsidP="00923E24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B33F4FD" w14:textId="04AA6080" w:rsidR="00923E24" w:rsidRDefault="00923E24" w:rsidP="00923E24">
            <w:pPr>
              <w:jc w:val="left"/>
            </w:pPr>
            <w:r>
              <w:t>Einwilligung zur Eintragung in die Firmendatenbank (freiwillig)</w:t>
            </w:r>
          </w:p>
        </w:tc>
      </w:tr>
      <w:tr w:rsidR="00526DFE" w:rsidRPr="001C60F2" w14:paraId="790DA649" w14:textId="77777777" w:rsidTr="00A226F6">
        <w:trPr>
          <w:trHeight w:val="80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0D27EDA" w14:textId="3D6273C3" w:rsidR="00526DFE" w:rsidRPr="005C27BD" w:rsidRDefault="00A226F6" w:rsidP="00923E24">
            <w:pPr>
              <w:ind w:left="-17" w:firstLine="17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534FBC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659712C" w14:textId="0CFFE63D" w:rsidR="00497EBF" w:rsidRPr="005C27BD" w:rsidRDefault="00497EBF" w:rsidP="00923E24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057881D" w14:textId="77777777" w:rsidR="00526DFE" w:rsidRDefault="00526DFE" w:rsidP="00923E24">
            <w:pPr>
              <w:jc w:val="left"/>
            </w:pPr>
          </w:p>
        </w:tc>
      </w:tr>
      <w:tr w:rsidR="00A226F6" w:rsidRPr="001C60F2" w14:paraId="267DAA5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25C381F" w14:textId="04FFE752" w:rsidR="00A226F6" w:rsidRPr="005C27BD" w:rsidRDefault="00A226F6" w:rsidP="00923E24">
            <w:pPr>
              <w:ind w:left="-17" w:firstLine="17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534FBC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6E1A0EE" w14:textId="77777777" w:rsidR="00A226F6" w:rsidRDefault="00A226F6" w:rsidP="00923E24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8E78F9F" w14:textId="77777777" w:rsidR="00A226F6" w:rsidRDefault="00A226F6" w:rsidP="00923E24">
            <w:pPr>
              <w:jc w:val="left"/>
            </w:pPr>
          </w:p>
        </w:tc>
      </w:tr>
      <w:tr w:rsidR="00B2745C" w:rsidRPr="001C60F2" w14:paraId="207F7B25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078C281" w14:textId="77777777" w:rsidR="00B2745C" w:rsidRPr="005C27BD" w:rsidRDefault="00B2745C" w:rsidP="00923E24">
            <w:pPr>
              <w:ind w:left="-17" w:firstLine="17"/>
            </w:pPr>
          </w:p>
        </w:tc>
        <w:tc>
          <w:tcPr>
            <w:tcW w:w="1417" w:type="dxa"/>
            <w:gridSpan w:val="4"/>
            <w:noWrap/>
            <w:vAlign w:val="center"/>
          </w:tcPr>
          <w:p w14:paraId="43CAAACD" w14:textId="77777777" w:rsidR="00B2745C" w:rsidRPr="005C27BD" w:rsidRDefault="00B2745C" w:rsidP="00923E24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51074F71" w14:textId="77777777" w:rsidR="00B2745C" w:rsidRDefault="00B2745C" w:rsidP="00923E24">
            <w:pPr>
              <w:jc w:val="left"/>
            </w:pPr>
          </w:p>
        </w:tc>
      </w:tr>
      <w:tr w:rsidR="00923E24" w:rsidRPr="00D1009B" w14:paraId="5F589C09" w14:textId="77777777" w:rsidTr="001E0266">
        <w:trPr>
          <w:trHeight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FCE962A" w14:textId="77777777" w:rsidR="00923E24" w:rsidRPr="002A178A" w:rsidRDefault="00923E24" w:rsidP="00923E24">
            <w:pPr>
              <w:pStyle w:val="FunotentextFe"/>
              <w:rPr>
                <w:sz w:val="16"/>
              </w:rPr>
            </w:pPr>
            <w:r w:rsidRPr="002A178A">
              <w:rPr>
                <w:sz w:val="16"/>
              </w:rPr>
              <w:t>1 vom Bieter anzukreuzen und beizufügen</w:t>
            </w:r>
          </w:p>
          <w:p w14:paraId="73638CC4" w14:textId="64015DC6" w:rsidR="00923E24" w:rsidRPr="002A178A" w:rsidRDefault="00923E24" w:rsidP="00923E24">
            <w:pPr>
              <w:rPr>
                <w:sz w:val="16"/>
              </w:rPr>
            </w:pPr>
            <w:r w:rsidRPr="002A178A">
              <w:rPr>
                <w:sz w:val="16"/>
              </w:rPr>
              <w:t xml:space="preserve">2 </w:t>
            </w:r>
            <w:r w:rsidR="00B2745C">
              <w:rPr>
                <w:sz w:val="16"/>
              </w:rPr>
              <w:t>ist kein Nachunternehmereinsatz geplant, ist die Unterlage nicht mit zu übersenden</w:t>
            </w:r>
          </w:p>
          <w:p w14:paraId="4D1C2E4B" w14:textId="67C9D497" w:rsidR="00923E24" w:rsidRPr="002A178A" w:rsidRDefault="00923E24" w:rsidP="00923E24">
            <w:pPr>
              <w:rPr>
                <w:sz w:val="18"/>
              </w:rPr>
            </w:pPr>
            <w:r w:rsidRPr="002A178A">
              <w:rPr>
                <w:sz w:val="16"/>
              </w:rPr>
              <w:t xml:space="preserve">3 soll eine Bietergemeinschaft gegründet werden, ist das Formblatt 235 </w:t>
            </w:r>
            <w:r w:rsidR="00B2745C">
              <w:rPr>
                <w:sz w:val="16"/>
              </w:rPr>
              <w:t xml:space="preserve">ausgefüllt </w:t>
            </w:r>
            <w:r w:rsidRPr="002A178A">
              <w:rPr>
                <w:sz w:val="16"/>
              </w:rPr>
              <w:t>mit einzureichen</w:t>
            </w:r>
          </w:p>
          <w:p w14:paraId="34EC1118" w14:textId="77777777" w:rsidR="00923E24" w:rsidRPr="00D1009B" w:rsidRDefault="00923E24" w:rsidP="00923E24">
            <w:pPr>
              <w:rPr>
                <w:b/>
                <w:sz w:val="16"/>
                <w:szCs w:val="16"/>
              </w:rPr>
            </w:pPr>
          </w:p>
        </w:tc>
      </w:tr>
      <w:tr w:rsidR="00923E24" w:rsidRPr="001C60F2" w14:paraId="37F9F64A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6566E8B3" w14:textId="77777777" w:rsidR="00923E24" w:rsidRPr="00410951" w:rsidRDefault="00923E24" w:rsidP="00923E24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923E24" w:rsidRPr="00D1009B" w14:paraId="09B9911B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B6A57DE" w14:textId="77777777" w:rsidR="00923E24" w:rsidRPr="00D1009B" w:rsidRDefault="00923E24" w:rsidP="00923E24">
            <w:pPr>
              <w:rPr>
                <w:sz w:val="8"/>
                <w:szCs w:val="8"/>
              </w:rPr>
            </w:pPr>
          </w:p>
        </w:tc>
      </w:tr>
      <w:tr w:rsidR="00923E24" w:rsidRPr="001C60F2" w14:paraId="7C1094DB" w14:textId="77777777" w:rsidTr="001500DC">
        <w:trPr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2F0067CA" w14:textId="2442F433" w:rsidR="00923E24" w:rsidRPr="00410951" w:rsidRDefault="00923E24" w:rsidP="00923E24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Pr="00597968">
              <w:t>beträgt</w:t>
            </w:r>
            <w:r w:rsidRPr="004F6A90">
              <w:t xml:space="preserve"> einschl. Umsatzsteuer</w:t>
            </w:r>
          </w:p>
        </w:tc>
        <w:tc>
          <w:tcPr>
            <w:tcW w:w="2343" w:type="dxa"/>
            <w:gridSpan w:val="3"/>
            <w:tcBorders>
              <w:bottom w:val="single" w:sz="4" w:space="0" w:color="808080"/>
            </w:tcBorders>
            <w:vAlign w:val="bottom"/>
          </w:tcPr>
          <w:p w14:paraId="3D9A85F4" w14:textId="5816627A" w:rsidR="00923E24" w:rsidRPr="00410951" w:rsidRDefault="00923E24" w:rsidP="00923E24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bottom"/>
          </w:tcPr>
          <w:p w14:paraId="6C11A5C0" w14:textId="379F158E" w:rsidR="00923E24" w:rsidRPr="00410951" w:rsidRDefault="00923E24" w:rsidP="00923E24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923E24" w:rsidRPr="00D1009B" w14:paraId="5AEC2246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2B9B28" w14:textId="77777777" w:rsidR="00923E24" w:rsidRPr="00D1009B" w:rsidRDefault="00923E24" w:rsidP="00923E24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923E24" w:rsidRPr="00D425A1" w14:paraId="1F9E772B" w14:textId="77777777" w:rsidTr="001500DC">
        <w:trPr>
          <w:trHeight w:val="284"/>
        </w:trPr>
        <w:tc>
          <w:tcPr>
            <w:tcW w:w="6124" w:type="dxa"/>
            <w:gridSpan w:val="10"/>
            <w:shd w:val="clear" w:color="auto" w:fill="auto"/>
            <w:noWrap/>
            <w:tcMar>
              <w:left w:w="28" w:type="dxa"/>
            </w:tcMar>
          </w:tcPr>
          <w:p w14:paraId="2FEBC1FB" w14:textId="0D0E4800" w:rsidR="00923E24" w:rsidRPr="00D425A1" w:rsidRDefault="00923E24" w:rsidP="00923E24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customMarkFollows="1" w:id="3"/>
              <w:t>4</w:t>
            </w:r>
            <w:r w:rsidRPr="00D425A1">
              <w:t xml:space="preserve"> beträgt</w:t>
            </w:r>
            <w:r w:rsidRPr="004F6A90">
              <w:t xml:space="preserve"> einschl. Umsatzsteuer</w:t>
            </w:r>
            <w:r>
              <w:t xml:space="preserve"> </w:t>
            </w:r>
          </w:p>
        </w:tc>
        <w:tc>
          <w:tcPr>
            <w:tcW w:w="234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D78E7" w14:textId="6DCCBA0F" w:rsidR="00923E24" w:rsidRPr="00D425A1" w:rsidRDefault="00923E24" w:rsidP="00923E24">
            <w:pPr>
              <w:jc w:val="right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293EAAB" w14:textId="669F7A45" w:rsidR="00923E24" w:rsidRPr="0089492C" w:rsidRDefault="00923E24" w:rsidP="00923E24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923E24" w:rsidRPr="008B0B82" w14:paraId="672A7E51" w14:textId="77777777" w:rsidTr="0089492C">
        <w:trPr>
          <w:trHeight w:val="284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1D4E7D52" w14:textId="77777777" w:rsidR="00923E24" w:rsidRPr="008B0B82" w:rsidRDefault="00923E24" w:rsidP="00923E24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923E24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643CC6DC" w14:textId="77777777" w:rsidR="00923E24" w:rsidRPr="00DC7388" w:rsidRDefault="00923E24" w:rsidP="00923E24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923E24" w:rsidRPr="001C60F2" w14:paraId="58673678" w14:textId="77777777" w:rsidTr="00126ACC">
        <w:trPr>
          <w:trHeight w:val="397"/>
        </w:trPr>
        <w:tc>
          <w:tcPr>
            <w:tcW w:w="7172" w:type="dxa"/>
            <w:gridSpan w:val="12"/>
            <w:noWrap/>
            <w:tcMar>
              <w:left w:w="28" w:type="dxa"/>
            </w:tcMar>
            <w:vAlign w:val="center"/>
          </w:tcPr>
          <w:p w14:paraId="16A2EC05" w14:textId="77777777" w:rsidR="00923E24" w:rsidRPr="00410951" w:rsidRDefault="00923E24" w:rsidP="00923E24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620AC630" w:rsidR="00923E24" w:rsidRPr="00410951" w:rsidRDefault="00923E24" w:rsidP="00923E24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center"/>
          </w:tcPr>
          <w:p w14:paraId="112876EE" w14:textId="77777777" w:rsidR="00923E24" w:rsidRPr="00410951" w:rsidRDefault="00923E24" w:rsidP="00923E24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923E24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AA1784F" w14:textId="77777777" w:rsidR="00923E24" w:rsidRPr="00410951" w:rsidRDefault="00923E24" w:rsidP="00923E24">
            <w:pPr>
              <w:rPr>
                <w:b/>
              </w:rPr>
            </w:pPr>
          </w:p>
        </w:tc>
      </w:tr>
      <w:tr w:rsidR="00923E24" w:rsidRPr="001C60F2" w14:paraId="288F2778" w14:textId="77777777" w:rsidTr="00126ACC">
        <w:trPr>
          <w:trHeight w:val="291"/>
        </w:trPr>
        <w:tc>
          <w:tcPr>
            <w:tcW w:w="7172" w:type="dxa"/>
            <w:gridSpan w:val="12"/>
            <w:noWrap/>
            <w:tcMar>
              <w:left w:w="28" w:type="dxa"/>
            </w:tcMar>
          </w:tcPr>
          <w:p w14:paraId="2B8304EC" w14:textId="7C05C954" w:rsidR="00923E24" w:rsidRPr="00FF10F9" w:rsidRDefault="00923E24" w:rsidP="00923E24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customMarkFollows="1" w:id="4"/>
              <w:t>5</w:t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5261F947" w:rsidR="00923E24" w:rsidRPr="00410951" w:rsidRDefault="00923E24" w:rsidP="00923E24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center"/>
          </w:tcPr>
          <w:p w14:paraId="7FD1A40B" w14:textId="77777777" w:rsidR="00923E24" w:rsidRPr="00410951" w:rsidRDefault="00923E24" w:rsidP="00923E24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923E24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16E9E89C" w14:textId="77777777" w:rsidR="00923E24" w:rsidRPr="00410951" w:rsidRDefault="00923E24" w:rsidP="00923E24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11"/>
            <w:noWrap/>
            <w:vAlign w:val="center"/>
          </w:tcPr>
          <w:p w14:paraId="268D5D20" w14:textId="77777777" w:rsidR="00923E24" w:rsidRPr="00410951" w:rsidRDefault="00923E24" w:rsidP="00923E24">
            <w:pPr>
              <w:rPr>
                <w:b/>
              </w:rPr>
            </w:pPr>
          </w:p>
        </w:tc>
      </w:tr>
      <w:tr w:rsidR="00923E24" w:rsidRPr="001C60F2" w14:paraId="6D1FCAFA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0FC7554B" w14:textId="77777777" w:rsidR="00923E24" w:rsidRPr="00410951" w:rsidRDefault="00923E24" w:rsidP="00923E24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923E24" w:rsidRPr="001C60F2" w14:paraId="324BAA0A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7BAC384" w14:textId="77777777" w:rsidR="00923E24" w:rsidRPr="001C60F2" w:rsidRDefault="00923E24" w:rsidP="00923E24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shd w:val="clear" w:color="auto" w:fill="auto"/>
            <w:noWrap/>
            <w:vAlign w:val="center"/>
          </w:tcPr>
          <w:p w14:paraId="52EB91F8" w14:textId="5CD7E8E3" w:rsidR="00923E24" w:rsidRPr="001C60F2" w:rsidRDefault="00923E24" w:rsidP="00923E24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923E24" w:rsidRPr="001C60F2" w14:paraId="4D72959D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BC71E66" w14:textId="77777777" w:rsidR="00923E24" w:rsidRPr="001C60F2" w:rsidRDefault="00923E24" w:rsidP="00923E24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shd w:val="clear" w:color="auto" w:fill="auto"/>
            <w:noWrap/>
            <w:vAlign w:val="center"/>
          </w:tcPr>
          <w:p w14:paraId="40E5DD96" w14:textId="77777777" w:rsidR="00923E24" w:rsidRPr="001C60F2" w:rsidRDefault="00923E24" w:rsidP="00923E24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923E24" w:rsidRPr="001C60F2" w14:paraId="39AF7160" w14:textId="77777777" w:rsidTr="00C06D23">
        <w:trPr>
          <w:trHeight w:hRule="exact" w:val="170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FE284DF" w14:textId="77777777" w:rsidR="00923E24" w:rsidRPr="001C60F2" w:rsidRDefault="00923E24" w:rsidP="00923E24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noWrap/>
            <w:vAlign w:val="center"/>
          </w:tcPr>
          <w:p w14:paraId="70103ADF" w14:textId="77777777" w:rsidR="00923E24" w:rsidRPr="001C60F2" w:rsidRDefault="00923E24" w:rsidP="00923E24">
            <w:pPr>
              <w:pStyle w:val="AnstrichTabelle"/>
            </w:pPr>
          </w:p>
        </w:tc>
      </w:tr>
      <w:tr w:rsidR="00923E24" w:rsidRPr="00410951" w14:paraId="3DEF8F8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633BA701" w14:textId="77777777" w:rsidR="00923E24" w:rsidRPr="001C60F2" w:rsidRDefault="00923E24" w:rsidP="00923E24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923E24" w:rsidRPr="00C06D23" w:rsidRDefault="00923E24" w:rsidP="00923E24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534FBC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noWrap/>
            <w:vAlign w:val="center"/>
          </w:tcPr>
          <w:p w14:paraId="1FA5FD35" w14:textId="77777777" w:rsidR="00923E24" w:rsidRPr="00C06D23" w:rsidRDefault="00923E24" w:rsidP="00923E24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923E24" w:rsidRPr="0051062D" w14:paraId="354BB8E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A620D81" w14:textId="77777777" w:rsidR="00923E24" w:rsidRPr="0051062D" w:rsidRDefault="00923E24" w:rsidP="00923E24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923E24" w:rsidRPr="001C60F2" w:rsidRDefault="00923E24" w:rsidP="00923E24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2"/>
            <w:vAlign w:val="center"/>
          </w:tcPr>
          <w:p w14:paraId="16DD9D1F" w14:textId="77777777" w:rsidR="00923E24" w:rsidRPr="001C60F2" w:rsidRDefault="00923E24" w:rsidP="00923E24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</w:tcBorders>
            <w:vAlign w:val="center"/>
          </w:tcPr>
          <w:p w14:paraId="4EE17239" w14:textId="13A4EA78" w:rsidR="00923E24" w:rsidRPr="001C60F2" w:rsidRDefault="00923E24" w:rsidP="00923E24">
            <w:pPr>
              <w:contextualSpacing/>
              <w:jc w:val="left"/>
              <w:outlineLvl w:val="0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39E7C4E2" w14:textId="77777777" w:rsidR="00923E24" w:rsidRPr="001C60F2" w:rsidRDefault="00923E24" w:rsidP="00923E24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0A61DFBD" w:rsidR="00923E24" w:rsidRPr="001C60F2" w:rsidRDefault="00923E24" w:rsidP="00923E24">
            <w:pPr>
              <w:contextualSpacing/>
              <w:jc w:val="left"/>
              <w:outlineLvl w:val="0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23E24" w:rsidRPr="009E0802" w14:paraId="7A3345B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5013A2E" w14:textId="77777777" w:rsidR="00923E24" w:rsidRPr="0027784E" w:rsidRDefault="00923E24" w:rsidP="00923E24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923E24" w:rsidRPr="001C60F2" w:rsidRDefault="00923E24" w:rsidP="00923E24"/>
        </w:tc>
        <w:tc>
          <w:tcPr>
            <w:tcW w:w="1134" w:type="dxa"/>
            <w:gridSpan w:val="2"/>
            <w:vAlign w:val="center"/>
          </w:tcPr>
          <w:p w14:paraId="284545AF" w14:textId="77777777" w:rsidR="00923E24" w:rsidRPr="009E0802" w:rsidRDefault="00923E24" w:rsidP="00923E24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465B91FD" w:rsidR="00923E24" w:rsidRPr="009E0802" w:rsidRDefault="00923E24" w:rsidP="00923E24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1CB2FD0" w14:textId="77777777" w:rsidR="00923E24" w:rsidRPr="009E0802" w:rsidRDefault="00923E24" w:rsidP="00923E24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67D1102D" w:rsidR="00923E24" w:rsidRPr="009E0802" w:rsidRDefault="00923E24" w:rsidP="00923E24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23E24" w:rsidRPr="009E0802" w14:paraId="594D0746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C062379" w14:textId="77777777" w:rsidR="00923E24" w:rsidRPr="0027784E" w:rsidRDefault="00923E24" w:rsidP="00923E24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923E24" w:rsidRPr="009E0802" w:rsidRDefault="00923E24" w:rsidP="00923E24"/>
        </w:tc>
        <w:tc>
          <w:tcPr>
            <w:tcW w:w="1134" w:type="dxa"/>
            <w:gridSpan w:val="2"/>
            <w:vAlign w:val="center"/>
          </w:tcPr>
          <w:p w14:paraId="2F2149CA" w14:textId="77777777" w:rsidR="00923E24" w:rsidRPr="009E0802" w:rsidRDefault="00923E24" w:rsidP="00923E24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38C3B09F" w:rsidR="00923E24" w:rsidRPr="009E0802" w:rsidRDefault="00923E24" w:rsidP="00923E24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6A69BB80" w14:textId="77777777" w:rsidR="00923E24" w:rsidRPr="009E0802" w:rsidRDefault="00923E24" w:rsidP="00923E24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5A66893B" w:rsidR="00923E24" w:rsidRPr="009E0802" w:rsidRDefault="00923E24" w:rsidP="00923E24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23E24" w:rsidRPr="009E0802" w14:paraId="06A409B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B1CF6A5" w14:textId="77777777" w:rsidR="00923E24" w:rsidRPr="0027784E" w:rsidRDefault="00923E24" w:rsidP="00923E24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923E24" w:rsidRPr="009E0802" w:rsidRDefault="00923E24" w:rsidP="00923E24"/>
        </w:tc>
        <w:tc>
          <w:tcPr>
            <w:tcW w:w="1134" w:type="dxa"/>
            <w:gridSpan w:val="2"/>
            <w:vAlign w:val="center"/>
          </w:tcPr>
          <w:p w14:paraId="27DAA876" w14:textId="77777777" w:rsidR="00923E24" w:rsidRPr="009E0802" w:rsidRDefault="00923E24" w:rsidP="00923E24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41FC62AA" w:rsidR="00923E24" w:rsidRPr="009E0802" w:rsidRDefault="00923E24" w:rsidP="00923E24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C84742E" w14:textId="77777777" w:rsidR="00923E24" w:rsidRPr="009E0802" w:rsidRDefault="00923E24" w:rsidP="00923E24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2AAB7214" w:rsidR="00923E24" w:rsidRPr="009E0802" w:rsidRDefault="00923E24" w:rsidP="00923E24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23E24" w:rsidRPr="00410951" w14:paraId="6AF16386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5E1648F6" w14:textId="77777777" w:rsidR="00923E24" w:rsidRPr="00FF10F9" w:rsidDel="00594545" w:rsidRDefault="00923E24" w:rsidP="00923E24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2"/>
            <w:noWrap/>
            <w:vAlign w:val="bottom"/>
          </w:tcPr>
          <w:p w14:paraId="17F9F324" w14:textId="77777777" w:rsidR="00923E24" w:rsidRPr="001C60F2" w:rsidRDefault="00923E24" w:rsidP="00923E24">
            <w:pPr>
              <w:jc w:val="left"/>
            </w:pPr>
          </w:p>
        </w:tc>
      </w:tr>
      <w:tr w:rsidR="00923E24" w:rsidRPr="00410951" w14:paraId="186483F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983F567" w14:textId="7CF267A3" w:rsidR="00923E24" w:rsidRPr="00FF10F9" w:rsidDel="00594545" w:rsidRDefault="00923E24" w:rsidP="00923E24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923E24" w:rsidRPr="001C60F2" w:rsidRDefault="00923E24" w:rsidP="00923E24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="00534FBC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</w:tcPr>
          <w:p w14:paraId="666A55A5" w14:textId="6684C63A" w:rsidR="00923E24" w:rsidRPr="001C60F2" w:rsidRDefault="00923E24" w:rsidP="00923E24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customMarkFollows="1" w:id="5"/>
              <w:t>6</w:t>
            </w:r>
          </w:p>
        </w:tc>
      </w:tr>
      <w:tr w:rsidR="00923E24" w:rsidRPr="00410951" w14:paraId="0EE3853C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1C48E3E" w14:textId="77777777" w:rsidR="00923E24" w:rsidRPr="00FF10F9" w:rsidDel="00594545" w:rsidRDefault="00923E24" w:rsidP="00923E24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2"/>
            <w:noWrap/>
            <w:vAlign w:val="bottom"/>
          </w:tcPr>
          <w:p w14:paraId="4C91C29B" w14:textId="77777777" w:rsidR="00923E24" w:rsidRPr="001C60F2" w:rsidRDefault="00923E24" w:rsidP="00923E24">
            <w:pPr>
              <w:jc w:val="left"/>
            </w:pPr>
          </w:p>
        </w:tc>
      </w:tr>
      <w:tr w:rsidR="00923E24" w:rsidRPr="00410951" w14:paraId="100FFDB9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497B08DE" w14:textId="77777777" w:rsidR="00923E24" w:rsidRPr="001C60F2" w:rsidRDefault="00923E24" w:rsidP="00923E24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923E24" w:rsidRPr="0027784E" w14:paraId="6EA37793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0856A36" w14:textId="77777777" w:rsidR="00923E24" w:rsidRPr="0027784E" w:rsidRDefault="00923E24" w:rsidP="00923E24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923E24" w:rsidRPr="0027784E" w:rsidRDefault="00923E24" w:rsidP="00923E24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534FBC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vAlign w:val="center"/>
          </w:tcPr>
          <w:p w14:paraId="5EB55C51" w14:textId="77777777" w:rsidR="00923E24" w:rsidRDefault="00923E24" w:rsidP="00923E24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923E24" w:rsidRPr="0027784E" w14:paraId="3DDEB49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02F2EAD" w14:textId="77777777" w:rsidR="00923E24" w:rsidRPr="0027784E" w:rsidRDefault="00923E24" w:rsidP="00923E24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923E24" w:rsidRPr="00E92DDD" w:rsidRDefault="00923E24" w:rsidP="00923E24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534FBC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vAlign w:val="center"/>
          </w:tcPr>
          <w:p w14:paraId="129A2088" w14:textId="77777777" w:rsidR="00923E24" w:rsidRDefault="00923E24" w:rsidP="00923E24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923E24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C2944B" w14:textId="77777777" w:rsidR="00923E24" w:rsidRPr="00410951" w:rsidRDefault="00923E24" w:rsidP="00923E24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70BCC64" w14:textId="77777777" w:rsidR="00E92DDD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7AAD007A" w14:textId="77777777" w:rsidR="00EC33F9" w:rsidRDefault="00EC33F9" w:rsidP="00093AC6">
            <w:pPr>
              <w:jc w:val="left"/>
            </w:pPr>
          </w:p>
          <w:p w14:paraId="59F83497" w14:textId="77777777" w:rsidR="00EC33F9" w:rsidRDefault="00EC33F9" w:rsidP="00093AC6">
            <w:pPr>
              <w:jc w:val="left"/>
            </w:pPr>
          </w:p>
          <w:p w14:paraId="4C4E15F7" w14:textId="220670D4" w:rsidR="00EC33F9" w:rsidRPr="00FA6D6C" w:rsidRDefault="00EC33F9" w:rsidP="00093AC6">
            <w:pPr>
              <w:jc w:val="left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3BFD6D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B75FE6F" w14:textId="09E484A0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58AEDF3C" w14:textId="21D1FE53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47B6E4C0" w14:textId="2E0FB516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3376B" w14:textId="77777777" w:rsidR="002A178A" w:rsidRDefault="002A178A">
      <w:r>
        <w:separator/>
      </w:r>
    </w:p>
    <w:p w14:paraId="0EB1F77D" w14:textId="77777777" w:rsidR="002A178A" w:rsidRDefault="002A178A"/>
    <w:p w14:paraId="5C70344D" w14:textId="77777777" w:rsidR="002A178A" w:rsidRDefault="002A178A"/>
  </w:endnote>
  <w:endnote w:type="continuationSeparator" w:id="0">
    <w:p w14:paraId="486A85E8" w14:textId="77777777" w:rsidR="002A178A" w:rsidRDefault="002A178A">
      <w:r>
        <w:continuationSeparator/>
      </w:r>
    </w:p>
    <w:p w14:paraId="399FF138" w14:textId="77777777" w:rsidR="002A178A" w:rsidRDefault="002A178A"/>
    <w:p w14:paraId="47F5C650" w14:textId="77777777" w:rsidR="002A178A" w:rsidRDefault="002A178A"/>
  </w:endnote>
  <w:endnote w:type="continuationNotice" w:id="1">
    <w:p w14:paraId="2E18E5C0" w14:textId="77777777" w:rsidR="002A178A" w:rsidRDefault="002A17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2A178A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2A178A" w:rsidRPr="00D6072E" w:rsidRDefault="002A178A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77777777" w:rsidR="002A178A" w:rsidRPr="00D6072E" w:rsidRDefault="002A178A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4DEE9B8" wp14:editId="66B904B8">
                <wp:extent cx="364490" cy="25273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64CD0A43" w:rsidR="002A178A" w:rsidRPr="00D6072E" w:rsidRDefault="002A178A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 – Stand 2019</w:t>
          </w:r>
        </w:p>
      </w:tc>
      <w:tc>
        <w:tcPr>
          <w:tcW w:w="1440" w:type="dxa"/>
          <w:vAlign w:val="center"/>
        </w:tcPr>
        <w:p w14:paraId="3CCD93BC" w14:textId="3DF75BF7" w:rsidR="002A178A" w:rsidRPr="00D6072E" w:rsidRDefault="002A178A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367F03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367F03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2A178A" w:rsidRPr="00551B7B" w:rsidRDefault="002A178A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21031" w14:textId="77777777" w:rsidR="002A178A" w:rsidRDefault="002A178A" w:rsidP="00026D23">
      <w:r>
        <w:separator/>
      </w:r>
    </w:p>
  </w:footnote>
  <w:footnote w:type="continuationSeparator" w:id="0">
    <w:p w14:paraId="6110B09A" w14:textId="77777777" w:rsidR="002A178A" w:rsidRDefault="002A178A">
      <w:r>
        <w:continuationSeparator/>
      </w:r>
    </w:p>
    <w:p w14:paraId="585400DA" w14:textId="77777777" w:rsidR="002A178A" w:rsidRDefault="002A178A"/>
    <w:p w14:paraId="29B17D2B" w14:textId="77777777" w:rsidR="002A178A" w:rsidRDefault="002A178A"/>
  </w:footnote>
  <w:footnote w:type="continuationNotice" w:id="1">
    <w:p w14:paraId="37124BDB" w14:textId="77777777" w:rsidR="002A178A" w:rsidRDefault="002A178A"/>
  </w:footnote>
  <w:footnote w:id="2">
    <w:p w14:paraId="4214AE68" w14:textId="77777777" w:rsidR="002A178A" w:rsidRDefault="002A178A" w:rsidP="002A178A"/>
    <w:p w14:paraId="2E73AE3D" w14:textId="77777777" w:rsidR="002A178A" w:rsidRPr="002A178A" w:rsidRDefault="002A178A" w:rsidP="002A178A"/>
  </w:footnote>
  <w:footnote w:id="3">
    <w:p w14:paraId="27AC037B" w14:textId="533F996A" w:rsidR="00923E24" w:rsidRPr="00997FC2" w:rsidRDefault="00923E24" w:rsidP="00DC7388">
      <w:pPr>
        <w:pStyle w:val="Funotentext"/>
        <w:rPr>
          <w:sz w:val="16"/>
          <w:szCs w:val="16"/>
        </w:rPr>
      </w:pPr>
      <w:r>
        <w:rPr>
          <w:rStyle w:val="Funotenzeichen"/>
        </w:rPr>
        <w:t>4</w:t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640DAF2A" w14:textId="5A26B05B" w:rsidR="00923E24" w:rsidRPr="006F2B9B" w:rsidRDefault="00923E24">
      <w:pPr>
        <w:pStyle w:val="Funotentext"/>
        <w:rPr>
          <w:sz w:val="12"/>
          <w:szCs w:val="12"/>
        </w:rPr>
      </w:pPr>
      <w:r>
        <w:rPr>
          <w:rStyle w:val="Funotenzeichen"/>
        </w:rPr>
        <w:t>5</w:t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2C2019A6" w14:textId="63E948EF" w:rsidR="00923E24" w:rsidRPr="00C0002D" w:rsidRDefault="00923E24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t>6</w:t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Pr="007B7AB9">
        <w:rPr>
          <w:sz w:val="16"/>
          <w:szCs w:val="16"/>
        </w:rPr>
        <w:t>wenn der überwiegende Teil des Auftrags von (einem) Partner(n) der Bi</w:t>
      </w:r>
      <w:r>
        <w:rPr>
          <w:sz w:val="16"/>
          <w:szCs w:val="16"/>
        </w:rPr>
        <w:t>eterg</w:t>
      </w:r>
      <w:r w:rsidRPr="007B7AB9">
        <w:rPr>
          <w:sz w:val="16"/>
          <w:szCs w:val="16"/>
        </w:rPr>
        <w:t>e</w:t>
      </w:r>
      <w:r>
        <w:rPr>
          <w:sz w:val="16"/>
          <w:szCs w:val="16"/>
        </w:rPr>
        <w:t>meinschaft</w:t>
      </w:r>
      <w:r w:rsidRPr="007B7AB9">
        <w:rPr>
          <w:sz w:val="16"/>
          <w:szCs w:val="16"/>
        </w:rPr>
        <w:t xml:space="preserve"> erbracht wird, der/die als KMU einzustufen </w:t>
      </w:r>
      <w:r>
        <w:rPr>
          <w:sz w:val="16"/>
          <w:szCs w:val="16"/>
        </w:rPr>
        <w:t>ist/</w:t>
      </w:r>
      <w:r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F981D" w14:textId="77777777" w:rsidR="002A178A" w:rsidRDefault="002A178A">
    <w:pPr>
      <w:pStyle w:val="Kopfzeile"/>
    </w:pPr>
    <w:r>
      <w:t>213</w:t>
    </w:r>
  </w:p>
  <w:p w14:paraId="75BB8412" w14:textId="77777777" w:rsidR="002A178A" w:rsidRPr="00DC6699" w:rsidRDefault="002A178A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87324941">
    <w:abstractNumId w:val="1"/>
  </w:num>
  <w:num w:numId="2" w16cid:durableId="2031249228">
    <w:abstractNumId w:val="7"/>
  </w:num>
  <w:num w:numId="3" w16cid:durableId="1467698827">
    <w:abstractNumId w:val="9"/>
  </w:num>
  <w:num w:numId="4" w16cid:durableId="1239750124">
    <w:abstractNumId w:val="23"/>
  </w:num>
  <w:num w:numId="5" w16cid:durableId="72513580">
    <w:abstractNumId w:val="11"/>
  </w:num>
  <w:num w:numId="6" w16cid:durableId="548492628">
    <w:abstractNumId w:val="3"/>
  </w:num>
  <w:num w:numId="7" w16cid:durableId="1476920821">
    <w:abstractNumId w:val="14"/>
  </w:num>
  <w:num w:numId="8" w16cid:durableId="1991864194">
    <w:abstractNumId w:val="10"/>
  </w:num>
  <w:num w:numId="9" w16cid:durableId="327634833">
    <w:abstractNumId w:val="22"/>
  </w:num>
  <w:num w:numId="10" w16cid:durableId="1647515214">
    <w:abstractNumId w:val="6"/>
  </w:num>
  <w:num w:numId="11" w16cid:durableId="257563240">
    <w:abstractNumId w:val="13"/>
  </w:num>
  <w:num w:numId="12" w16cid:durableId="1051072750">
    <w:abstractNumId w:val="13"/>
  </w:num>
  <w:num w:numId="13" w16cid:durableId="1053500710">
    <w:abstractNumId w:val="13"/>
  </w:num>
  <w:num w:numId="14" w16cid:durableId="223103070">
    <w:abstractNumId w:val="13"/>
  </w:num>
  <w:num w:numId="15" w16cid:durableId="719520778">
    <w:abstractNumId w:val="13"/>
  </w:num>
  <w:num w:numId="16" w16cid:durableId="1549368685">
    <w:abstractNumId w:val="2"/>
  </w:num>
  <w:num w:numId="17" w16cid:durableId="205334742">
    <w:abstractNumId w:val="2"/>
  </w:num>
  <w:num w:numId="18" w16cid:durableId="221915192">
    <w:abstractNumId w:val="18"/>
  </w:num>
  <w:num w:numId="19" w16cid:durableId="995644323">
    <w:abstractNumId w:val="15"/>
  </w:num>
  <w:num w:numId="20" w16cid:durableId="810176043">
    <w:abstractNumId w:val="12"/>
  </w:num>
  <w:num w:numId="21" w16cid:durableId="2101102761">
    <w:abstractNumId w:val="8"/>
  </w:num>
  <w:num w:numId="22" w16cid:durableId="1315067565">
    <w:abstractNumId w:val="0"/>
  </w:num>
  <w:num w:numId="23" w16cid:durableId="798037382">
    <w:abstractNumId w:val="17"/>
  </w:num>
  <w:num w:numId="24" w16cid:durableId="757018674">
    <w:abstractNumId w:val="20"/>
  </w:num>
  <w:num w:numId="25" w16cid:durableId="490800988">
    <w:abstractNumId w:val="21"/>
  </w:num>
  <w:num w:numId="26" w16cid:durableId="160126735">
    <w:abstractNumId w:val="4"/>
  </w:num>
  <w:num w:numId="27" w16cid:durableId="2114086128">
    <w:abstractNumId w:val="16"/>
  </w:num>
  <w:num w:numId="28" w16cid:durableId="112789574">
    <w:abstractNumId w:val="19"/>
  </w:num>
  <w:num w:numId="29" w16cid:durableId="14156361">
    <w:abstractNumId w:val="2"/>
  </w:num>
  <w:num w:numId="30" w16cid:durableId="2064476037">
    <w:abstractNumId w:val="2"/>
  </w:num>
  <w:num w:numId="31" w16cid:durableId="1881432326">
    <w:abstractNumId w:val="2"/>
  </w:num>
  <w:num w:numId="32" w16cid:durableId="1946837731">
    <w:abstractNumId w:val="2"/>
  </w:num>
  <w:num w:numId="33" w16cid:durableId="15247061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5/rjJqRVLCeCqWSoQxDOP2AZWWttcuO8gji77LYZJ8A1XMTzXoPol83vRiomLEWzYkmAsvYscElgSn7hPw5Klw==" w:salt="FHJfO0OCSGe2iXeOxuTIiA=="/>
  <w:defaultTabStop w:val="709"/>
  <w:autoHyphenation/>
  <w:hyphenationZone w:val="425"/>
  <w:noPunctuationKerning/>
  <w:characterSpacingControl w:val="doNotCompress"/>
  <w:hdrShapeDefaults>
    <o:shapedefaults v:ext="edit" spidmax="3276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C070F"/>
    <w:rsid w:val="000C28C8"/>
    <w:rsid w:val="000D2327"/>
    <w:rsid w:val="000D2F1B"/>
    <w:rsid w:val="000E4AA2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1AEF"/>
    <w:rsid w:val="002020DB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0162"/>
    <w:rsid w:val="002748DF"/>
    <w:rsid w:val="00274D50"/>
    <w:rsid w:val="0027784E"/>
    <w:rsid w:val="00280E29"/>
    <w:rsid w:val="00285F4A"/>
    <w:rsid w:val="00286C4B"/>
    <w:rsid w:val="002918D8"/>
    <w:rsid w:val="00297EB4"/>
    <w:rsid w:val="002A178A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16B5B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62C24"/>
    <w:rsid w:val="00367F03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12BA"/>
    <w:rsid w:val="00424038"/>
    <w:rsid w:val="00435DB1"/>
    <w:rsid w:val="0044202E"/>
    <w:rsid w:val="0045228F"/>
    <w:rsid w:val="00454471"/>
    <w:rsid w:val="0045726B"/>
    <w:rsid w:val="00460AA1"/>
    <w:rsid w:val="00462987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97EBF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26DFE"/>
    <w:rsid w:val="005333C9"/>
    <w:rsid w:val="00534027"/>
    <w:rsid w:val="00534FBC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D6034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40260"/>
    <w:rsid w:val="0064335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5A31"/>
    <w:rsid w:val="006C76A1"/>
    <w:rsid w:val="006D43FE"/>
    <w:rsid w:val="006D70A3"/>
    <w:rsid w:val="006E2374"/>
    <w:rsid w:val="006F0570"/>
    <w:rsid w:val="006F2B9B"/>
    <w:rsid w:val="006F2D2F"/>
    <w:rsid w:val="006F369F"/>
    <w:rsid w:val="00706FDC"/>
    <w:rsid w:val="00723D55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7AB9"/>
    <w:rsid w:val="007C0B33"/>
    <w:rsid w:val="007C545B"/>
    <w:rsid w:val="007D614C"/>
    <w:rsid w:val="007E2F05"/>
    <w:rsid w:val="007E61DB"/>
    <w:rsid w:val="007E7294"/>
    <w:rsid w:val="008017D9"/>
    <w:rsid w:val="008039B3"/>
    <w:rsid w:val="00804FF9"/>
    <w:rsid w:val="0081095D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F06"/>
    <w:rsid w:val="008B4C5D"/>
    <w:rsid w:val="008D764D"/>
    <w:rsid w:val="008D7FD0"/>
    <w:rsid w:val="008F52AA"/>
    <w:rsid w:val="008F6547"/>
    <w:rsid w:val="00903D72"/>
    <w:rsid w:val="00910F0B"/>
    <w:rsid w:val="0091717A"/>
    <w:rsid w:val="0091799E"/>
    <w:rsid w:val="00923E24"/>
    <w:rsid w:val="009333A0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6934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444D"/>
    <w:rsid w:val="009E6C1A"/>
    <w:rsid w:val="009F383F"/>
    <w:rsid w:val="00A00872"/>
    <w:rsid w:val="00A010E4"/>
    <w:rsid w:val="00A03047"/>
    <w:rsid w:val="00A10F82"/>
    <w:rsid w:val="00A12D13"/>
    <w:rsid w:val="00A218D3"/>
    <w:rsid w:val="00A226F6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97C90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F1915"/>
    <w:rsid w:val="00B003C3"/>
    <w:rsid w:val="00B11D25"/>
    <w:rsid w:val="00B14EF0"/>
    <w:rsid w:val="00B23C01"/>
    <w:rsid w:val="00B2745C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2087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0224"/>
    <w:rsid w:val="00C647C8"/>
    <w:rsid w:val="00C764C5"/>
    <w:rsid w:val="00C81A77"/>
    <w:rsid w:val="00CB1036"/>
    <w:rsid w:val="00CB2EEB"/>
    <w:rsid w:val="00CC2945"/>
    <w:rsid w:val="00CC61D1"/>
    <w:rsid w:val="00CD254F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C33F9"/>
    <w:rsid w:val="00EC3EEB"/>
    <w:rsid w:val="00EC7AED"/>
    <w:rsid w:val="00EE2B0B"/>
    <w:rsid w:val="00F074FC"/>
    <w:rsid w:val="00F104BB"/>
    <w:rsid w:val="00F12CA6"/>
    <w:rsid w:val="00F133C2"/>
    <w:rsid w:val="00F21669"/>
    <w:rsid w:val="00F25E67"/>
    <w:rsid w:val="00F32C49"/>
    <w:rsid w:val="00F36772"/>
    <w:rsid w:val="00F43051"/>
    <w:rsid w:val="00F43465"/>
    <w:rsid w:val="00F44312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C1D18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092ED76F"/>
  <w15:docId w15:val="{C8C10DD0-CB89-4EF6-929E-47DF64972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EE7B2-E00D-42CE-844E-A53D5224F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883</Words>
  <Characters>5566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6437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Christian Lippert</cp:lastModifiedBy>
  <cp:revision>10</cp:revision>
  <cp:lastPrinted>2024-12-16T09:26:00Z</cp:lastPrinted>
  <dcterms:created xsi:type="dcterms:W3CDTF">2024-12-16T09:49:00Z</dcterms:created>
  <dcterms:modified xsi:type="dcterms:W3CDTF">2026-07-07T09:24:00Z</dcterms:modified>
</cp:coreProperties>
</file>